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E01" w:rsidRPr="00CC0E87" w:rsidRDefault="00A11E01">
      <w:pPr>
        <w:rPr>
          <w:b/>
        </w:rPr>
      </w:pPr>
      <w:r w:rsidRPr="00CC0E87">
        <w:rPr>
          <w:b/>
        </w:rPr>
        <w:t>2015-2016 EĞİTİM – ÖĞRETİM YILI  AKDENİZ İLKOKULU   1.SINIFLAR  İÇİN  İHTİYAÇ LİSTESİ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835"/>
        <w:gridCol w:w="5560"/>
      </w:tblGrid>
      <w:tr w:rsidR="00A11E01" w:rsidRPr="009B5001" w:rsidTr="009B5001">
        <w:tc>
          <w:tcPr>
            <w:tcW w:w="817" w:type="dxa"/>
          </w:tcPr>
          <w:p w:rsidR="00A11E01" w:rsidRPr="009B5001" w:rsidRDefault="00A11E01" w:rsidP="009B5001">
            <w:pPr>
              <w:spacing w:after="0" w:line="240" w:lineRule="auto"/>
              <w:rPr>
                <w:b/>
              </w:rPr>
            </w:pPr>
            <w:r w:rsidRPr="009B5001">
              <w:rPr>
                <w:b/>
              </w:rPr>
              <w:t>NO</w:t>
            </w:r>
          </w:p>
        </w:tc>
        <w:tc>
          <w:tcPr>
            <w:tcW w:w="2835" w:type="dxa"/>
          </w:tcPr>
          <w:p w:rsidR="00A11E01" w:rsidRPr="009B5001" w:rsidRDefault="00A11E01" w:rsidP="009B5001">
            <w:pPr>
              <w:spacing w:after="0" w:line="240" w:lineRule="auto"/>
              <w:rPr>
                <w:b/>
              </w:rPr>
            </w:pPr>
            <w:r w:rsidRPr="009B5001">
              <w:rPr>
                <w:b/>
              </w:rPr>
              <w:t>DERSİN  ADI</w:t>
            </w:r>
          </w:p>
        </w:tc>
        <w:tc>
          <w:tcPr>
            <w:tcW w:w="5560" w:type="dxa"/>
          </w:tcPr>
          <w:p w:rsidR="00A11E01" w:rsidRPr="009B5001" w:rsidRDefault="00A11E01" w:rsidP="009B5001">
            <w:pPr>
              <w:spacing w:after="0" w:line="240" w:lineRule="auto"/>
              <w:rPr>
                <w:b/>
              </w:rPr>
            </w:pPr>
            <w:r w:rsidRPr="009B5001">
              <w:rPr>
                <w:b/>
              </w:rPr>
              <w:t>GEREKLİ   ARAÇ - GEREÇLER</w:t>
            </w:r>
          </w:p>
        </w:tc>
      </w:tr>
      <w:tr w:rsidR="00A11E01" w:rsidRPr="009B5001" w:rsidTr="009B5001">
        <w:tc>
          <w:tcPr>
            <w:tcW w:w="817" w:type="dxa"/>
          </w:tcPr>
          <w:p w:rsidR="00A11E01" w:rsidRPr="009B5001" w:rsidRDefault="00A11E01" w:rsidP="009B5001">
            <w:pPr>
              <w:spacing w:after="0" w:line="240" w:lineRule="auto"/>
            </w:pPr>
            <w:r w:rsidRPr="009B5001">
              <w:t>1.</w:t>
            </w:r>
          </w:p>
        </w:tc>
        <w:tc>
          <w:tcPr>
            <w:tcW w:w="2835" w:type="dxa"/>
          </w:tcPr>
          <w:p w:rsidR="00A11E01" w:rsidRPr="009B5001" w:rsidRDefault="00A11E01" w:rsidP="009B5001">
            <w:pPr>
              <w:spacing w:after="0" w:line="240" w:lineRule="auto"/>
              <w:rPr>
                <w:b/>
              </w:rPr>
            </w:pPr>
            <w:r w:rsidRPr="009B5001">
              <w:rPr>
                <w:b/>
              </w:rPr>
              <w:t xml:space="preserve">TÜRKÇE </w:t>
            </w:r>
          </w:p>
        </w:tc>
        <w:tc>
          <w:tcPr>
            <w:tcW w:w="5560" w:type="dxa"/>
          </w:tcPr>
          <w:p w:rsidR="00A11E01" w:rsidRPr="009B5001" w:rsidRDefault="00A11E01" w:rsidP="009B5001">
            <w:pPr>
              <w:spacing w:after="0" w:line="240" w:lineRule="auto"/>
            </w:pPr>
            <w:r w:rsidRPr="009B5001">
              <w:t>EL YAZISI İÇİN:  KLAVUZ ÇİZGİLİ DEFTER -60 SAYFALIK</w:t>
            </w:r>
          </w:p>
          <w:p w:rsidR="00A11E01" w:rsidRPr="009B5001" w:rsidRDefault="00A11E01" w:rsidP="009B5001">
            <w:pPr>
              <w:spacing w:after="0" w:line="240" w:lineRule="auto"/>
            </w:pPr>
            <w:r w:rsidRPr="009B5001">
              <w:t>1 DÜZİNE YUMUŞAK KURŞUN  KALEM ( 12 ‘LİK)</w:t>
            </w:r>
          </w:p>
          <w:p w:rsidR="00A11E01" w:rsidRPr="009B5001" w:rsidRDefault="00A11E01" w:rsidP="009B5001">
            <w:pPr>
              <w:spacing w:after="0" w:line="240" w:lineRule="auto"/>
            </w:pPr>
            <w:r w:rsidRPr="009B5001">
              <w:t xml:space="preserve">ÜRÜN DOSYASI  -60 ‘LIK </w:t>
            </w:r>
          </w:p>
          <w:p w:rsidR="00A11E01" w:rsidRPr="009B5001" w:rsidRDefault="00A11E01" w:rsidP="009B5001">
            <w:pPr>
              <w:spacing w:after="0" w:line="240" w:lineRule="auto"/>
            </w:pPr>
            <w:r w:rsidRPr="009B5001">
              <w:t>TÜRKÇE   DERSİ İÇİN  : 60  SAYFALIK  ÇİZGİLİ DEFTER</w:t>
            </w:r>
          </w:p>
          <w:p w:rsidR="00A11E01" w:rsidRPr="009B5001" w:rsidRDefault="00A11E01" w:rsidP="009B5001">
            <w:pPr>
              <w:spacing w:after="0" w:line="240" w:lineRule="auto"/>
            </w:pPr>
            <w:r w:rsidRPr="009B5001">
              <w:t>2 TANE KIRMIZI  KURŞUN KELEM</w:t>
            </w:r>
          </w:p>
          <w:p w:rsidR="00A11E01" w:rsidRPr="009B5001" w:rsidRDefault="00A11E01" w:rsidP="009B5001">
            <w:pPr>
              <w:spacing w:after="0" w:line="240" w:lineRule="auto"/>
              <w:rPr>
                <w:b/>
              </w:rPr>
            </w:pPr>
            <w:r w:rsidRPr="009B5001">
              <w:rPr>
                <w:b/>
              </w:rPr>
              <w:t>2 ADET KIRMIZI  ŞEFFAF  KAPLAMA  : TÜRKÇE  KİTAPLARI VE DEFTERLERİ İÇİNDİR.( LÜTFEN KIRMIZI RENGE KAPLAYALIM )</w:t>
            </w:r>
          </w:p>
        </w:tc>
      </w:tr>
      <w:tr w:rsidR="00A11E01" w:rsidRPr="009B5001" w:rsidTr="009B5001">
        <w:tc>
          <w:tcPr>
            <w:tcW w:w="817" w:type="dxa"/>
          </w:tcPr>
          <w:p w:rsidR="00A11E01" w:rsidRPr="009B5001" w:rsidRDefault="00A11E01" w:rsidP="009B5001">
            <w:pPr>
              <w:spacing w:after="0" w:line="240" w:lineRule="auto"/>
            </w:pPr>
            <w:r w:rsidRPr="009B5001">
              <w:t>2</w:t>
            </w:r>
          </w:p>
        </w:tc>
        <w:tc>
          <w:tcPr>
            <w:tcW w:w="2835" w:type="dxa"/>
          </w:tcPr>
          <w:p w:rsidR="00A11E01" w:rsidRPr="009B5001" w:rsidRDefault="00A11E01" w:rsidP="009B5001">
            <w:pPr>
              <w:spacing w:after="0" w:line="240" w:lineRule="auto"/>
              <w:rPr>
                <w:b/>
              </w:rPr>
            </w:pPr>
            <w:r w:rsidRPr="009B5001">
              <w:rPr>
                <w:b/>
              </w:rPr>
              <w:t>MATEMATİK</w:t>
            </w:r>
          </w:p>
        </w:tc>
        <w:tc>
          <w:tcPr>
            <w:tcW w:w="5560" w:type="dxa"/>
          </w:tcPr>
          <w:p w:rsidR="00A11E01" w:rsidRPr="009B5001" w:rsidRDefault="00A11E01" w:rsidP="009B5001">
            <w:pPr>
              <w:spacing w:after="0" w:line="240" w:lineRule="auto"/>
            </w:pPr>
            <w:r w:rsidRPr="009B5001">
              <w:t xml:space="preserve">60 SAYFALIK KARELİ DEFTER </w:t>
            </w:r>
          </w:p>
          <w:p w:rsidR="00A11E01" w:rsidRPr="009B5001" w:rsidRDefault="00A11E01" w:rsidP="009B5001">
            <w:pPr>
              <w:spacing w:after="0" w:line="240" w:lineRule="auto"/>
            </w:pPr>
            <w:r w:rsidRPr="009B5001">
              <w:t xml:space="preserve">ABAKÜS , RENKLİ FASULYELER , SAYI ÇUBUKLARI  </w:t>
            </w:r>
          </w:p>
          <w:p w:rsidR="00A11E01" w:rsidRPr="009B5001" w:rsidRDefault="00A11E01" w:rsidP="009B5001">
            <w:pPr>
              <w:spacing w:after="0" w:line="240" w:lineRule="auto"/>
              <w:rPr>
                <w:b/>
              </w:rPr>
            </w:pPr>
            <w:r w:rsidRPr="009B5001">
              <w:rPr>
                <w:b/>
              </w:rPr>
              <w:t>1 ADET SARI ŞEFFAF KAPLAMA  :.MATEMATİK  KİTAPLARI VE DEFTERLERİ  İÇİNDİR.( LÜTFEN  SARI RENGE KAPLAYALIM )</w:t>
            </w:r>
          </w:p>
        </w:tc>
      </w:tr>
      <w:tr w:rsidR="00A11E01" w:rsidRPr="009B5001" w:rsidTr="009B5001">
        <w:tc>
          <w:tcPr>
            <w:tcW w:w="817" w:type="dxa"/>
          </w:tcPr>
          <w:p w:rsidR="00A11E01" w:rsidRPr="009B5001" w:rsidRDefault="00A11E01" w:rsidP="009B5001">
            <w:pPr>
              <w:spacing w:after="0" w:line="240" w:lineRule="auto"/>
            </w:pPr>
            <w:r w:rsidRPr="009B5001">
              <w:t>3</w:t>
            </w:r>
          </w:p>
        </w:tc>
        <w:tc>
          <w:tcPr>
            <w:tcW w:w="2835" w:type="dxa"/>
          </w:tcPr>
          <w:p w:rsidR="00A11E01" w:rsidRPr="009B5001" w:rsidRDefault="00A11E01" w:rsidP="009B5001">
            <w:pPr>
              <w:spacing w:after="0" w:line="240" w:lineRule="auto"/>
              <w:rPr>
                <w:b/>
              </w:rPr>
            </w:pPr>
            <w:r w:rsidRPr="009B5001">
              <w:rPr>
                <w:b/>
              </w:rPr>
              <w:t xml:space="preserve">HAYAT  BİLGİSİ </w:t>
            </w:r>
          </w:p>
        </w:tc>
        <w:tc>
          <w:tcPr>
            <w:tcW w:w="5560" w:type="dxa"/>
          </w:tcPr>
          <w:p w:rsidR="00A11E01" w:rsidRPr="009B5001" w:rsidRDefault="00A11E01" w:rsidP="009B5001">
            <w:pPr>
              <w:spacing w:after="0" w:line="240" w:lineRule="auto"/>
            </w:pPr>
            <w:r w:rsidRPr="009B5001">
              <w:t>40 SAYFALIK   ÇİGİLİ  DEFTER</w:t>
            </w:r>
          </w:p>
          <w:p w:rsidR="00A11E01" w:rsidRPr="009B5001" w:rsidRDefault="00A11E01" w:rsidP="009B5001">
            <w:pPr>
              <w:spacing w:after="0" w:line="240" w:lineRule="auto"/>
              <w:rPr>
                <w:b/>
              </w:rPr>
            </w:pPr>
            <w:r w:rsidRPr="009B5001">
              <w:rPr>
                <w:b/>
              </w:rPr>
              <w:t>1 ADET  YEŞİL ŞEFFAF KAPLAM  : HAYAT BİLGİSİ KİTAPLARI  VE DEFTERLERİ İÇİNDİR.( LÜTFEN YEŞİL RENGE KAPLAYALIM  )</w:t>
            </w:r>
          </w:p>
        </w:tc>
      </w:tr>
      <w:tr w:rsidR="00A11E01" w:rsidRPr="009B5001" w:rsidTr="009B5001">
        <w:tc>
          <w:tcPr>
            <w:tcW w:w="817" w:type="dxa"/>
          </w:tcPr>
          <w:p w:rsidR="00A11E01" w:rsidRPr="009B5001" w:rsidRDefault="00A11E01" w:rsidP="009B5001">
            <w:pPr>
              <w:spacing w:after="0" w:line="240" w:lineRule="auto"/>
            </w:pPr>
            <w:r w:rsidRPr="009B5001">
              <w:t>4</w:t>
            </w:r>
          </w:p>
        </w:tc>
        <w:tc>
          <w:tcPr>
            <w:tcW w:w="2835" w:type="dxa"/>
          </w:tcPr>
          <w:p w:rsidR="00A11E01" w:rsidRPr="009B5001" w:rsidRDefault="00A11E01" w:rsidP="009B5001">
            <w:pPr>
              <w:spacing w:after="0" w:line="240" w:lineRule="auto"/>
              <w:rPr>
                <w:b/>
              </w:rPr>
            </w:pPr>
            <w:r w:rsidRPr="009B5001">
              <w:rPr>
                <w:b/>
              </w:rPr>
              <w:t>GÖRSEL SANATLER</w:t>
            </w:r>
          </w:p>
        </w:tc>
        <w:tc>
          <w:tcPr>
            <w:tcW w:w="5560" w:type="dxa"/>
          </w:tcPr>
          <w:p w:rsidR="00A11E01" w:rsidRPr="009B5001" w:rsidRDefault="00A11E01" w:rsidP="009B5001">
            <w:pPr>
              <w:spacing w:after="0" w:line="240" w:lineRule="auto"/>
            </w:pPr>
            <w:r w:rsidRPr="009B5001">
              <w:t xml:space="preserve">40 YAPRAK RESİM DEFTERİ KÜÇÜK BOY </w:t>
            </w:r>
          </w:p>
          <w:p w:rsidR="00A11E01" w:rsidRPr="009B5001" w:rsidRDefault="00A11E01" w:rsidP="009B5001">
            <w:pPr>
              <w:spacing w:after="0" w:line="240" w:lineRule="auto"/>
            </w:pPr>
            <w:r w:rsidRPr="009B5001">
              <w:t>AÇACAK ,SİLGİ KURU , SULU VE PASTEL BOYALAR ( 6 RENKLİ ETİKET  OYUN HAMURU ,</w:t>
            </w:r>
            <w:bookmarkStart w:id="0" w:name="_GoBack"/>
            <w:bookmarkEnd w:id="0"/>
            <w:r w:rsidRPr="009B5001">
              <w:t xml:space="preserve">  ATAÇ ,   MAKAS, BANT</w:t>
            </w:r>
          </w:p>
        </w:tc>
      </w:tr>
      <w:tr w:rsidR="00A11E01" w:rsidRPr="009B5001" w:rsidTr="009B5001">
        <w:tc>
          <w:tcPr>
            <w:tcW w:w="817" w:type="dxa"/>
          </w:tcPr>
          <w:p w:rsidR="00A11E01" w:rsidRPr="009B5001" w:rsidRDefault="00A11E01" w:rsidP="009B5001">
            <w:pPr>
              <w:spacing w:after="0" w:line="240" w:lineRule="auto"/>
            </w:pPr>
            <w:r w:rsidRPr="009B5001">
              <w:t>5</w:t>
            </w:r>
          </w:p>
        </w:tc>
        <w:tc>
          <w:tcPr>
            <w:tcW w:w="2835" w:type="dxa"/>
          </w:tcPr>
          <w:p w:rsidR="00A11E01" w:rsidRPr="009B5001" w:rsidRDefault="00A11E01" w:rsidP="009B5001">
            <w:pPr>
              <w:spacing w:after="0" w:line="240" w:lineRule="auto"/>
              <w:rPr>
                <w:b/>
              </w:rPr>
            </w:pPr>
            <w:r w:rsidRPr="009B5001">
              <w:rPr>
                <w:b/>
              </w:rPr>
              <w:t xml:space="preserve">MÜZİK </w:t>
            </w:r>
          </w:p>
        </w:tc>
        <w:tc>
          <w:tcPr>
            <w:tcW w:w="5560" w:type="dxa"/>
          </w:tcPr>
          <w:p w:rsidR="00A11E01" w:rsidRPr="009B5001" w:rsidRDefault="00A11E01" w:rsidP="009B5001">
            <w:pPr>
              <w:spacing w:after="0" w:line="240" w:lineRule="auto"/>
            </w:pPr>
            <w:r w:rsidRPr="009B5001">
              <w:t xml:space="preserve">40 YAPRAK MÜZİK DEFTERİ KÜÇÜK BOY-  </w:t>
            </w:r>
          </w:p>
          <w:p w:rsidR="00A11E01" w:rsidRPr="009B5001" w:rsidRDefault="00A11E01" w:rsidP="009B5001">
            <w:pPr>
              <w:spacing w:after="0" w:line="240" w:lineRule="auto"/>
            </w:pPr>
          </w:p>
        </w:tc>
      </w:tr>
    </w:tbl>
    <w:p w:rsidR="00A11E01" w:rsidRDefault="00A11E01">
      <w:pPr>
        <w:rPr>
          <w:b/>
        </w:rPr>
      </w:pPr>
    </w:p>
    <w:p w:rsidR="00A11E01" w:rsidRPr="00CC0E87" w:rsidRDefault="00A11E01">
      <w:pPr>
        <w:rPr>
          <w:b/>
        </w:rPr>
      </w:pPr>
      <w:r w:rsidRPr="00CC0E87">
        <w:rPr>
          <w:b/>
        </w:rPr>
        <w:t>NOT:</w:t>
      </w:r>
      <w:r>
        <w:rPr>
          <w:b/>
        </w:rPr>
        <w:t xml:space="preserve"> </w:t>
      </w:r>
      <w:r w:rsidRPr="00CC0E87">
        <w:rPr>
          <w:b/>
        </w:rPr>
        <w:t xml:space="preserve">SAYIN VELİ  KİTAP </w:t>
      </w:r>
      <w:r>
        <w:rPr>
          <w:b/>
        </w:rPr>
        <w:t xml:space="preserve">  VE DEFTER </w:t>
      </w:r>
      <w:r w:rsidRPr="00CC0E87">
        <w:rPr>
          <w:b/>
        </w:rPr>
        <w:t>KAPLAMALARINI  YAPARKEN  YUKARIDA BELİRTİLDİĞİ GİBİ YAPMANIZDA ÇOK</w:t>
      </w:r>
      <w:r>
        <w:rPr>
          <w:b/>
        </w:rPr>
        <w:t xml:space="preserve"> </w:t>
      </w:r>
      <w:r w:rsidRPr="00CC0E87">
        <w:rPr>
          <w:b/>
        </w:rPr>
        <w:t xml:space="preserve"> ÇOK FAYDASI VARDIR. DERS İŞLERKEN  DAHA KOLAY VE YARDIMCIMIZ OLACAĞINDAN  DOLAYI İÇİNDİR.  ( OKUMA VE YAZMA  BİLMEDİKLERİNİ GÖZ ÖNÜNDE ALARAK BU İŞLER YAPARSANIZ  FAYDA VARDIR. ) ŞİMDİDEN TEŞEKKÜRLER  ELİNİZE SAĞLIK  KOLAY GELSİN …</w:t>
      </w:r>
    </w:p>
    <w:p w:rsidR="00A11E01" w:rsidRDefault="00A11E01">
      <w:r w:rsidRPr="00CC0E87">
        <w:rPr>
          <w:b/>
        </w:rPr>
        <w:t xml:space="preserve">ZİYA  FIRINCIOĞULLARI  </w:t>
      </w:r>
      <w:r>
        <w:rPr>
          <w:b/>
        </w:rPr>
        <w:t xml:space="preserve"> </w:t>
      </w:r>
      <w:r w:rsidRPr="00CC0E87">
        <w:rPr>
          <w:b/>
        </w:rPr>
        <w:t>1/  B SINIF  ÖĞRETMENİ</w:t>
      </w:r>
    </w:p>
    <w:p w:rsidR="00A11E01" w:rsidRPr="00714968" w:rsidRDefault="00A11E01">
      <w:r>
        <w:t xml:space="preserve">www.sorubak.com </w:t>
      </w:r>
    </w:p>
    <w:sectPr w:rsidR="00A11E01" w:rsidRPr="00714968" w:rsidSect="00CC0E87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6813"/>
    <w:rsid w:val="00107E9D"/>
    <w:rsid w:val="002F32DC"/>
    <w:rsid w:val="004A3E27"/>
    <w:rsid w:val="00714968"/>
    <w:rsid w:val="008F3BC2"/>
    <w:rsid w:val="009966DA"/>
    <w:rsid w:val="009B5001"/>
    <w:rsid w:val="00A11E01"/>
    <w:rsid w:val="00B933E0"/>
    <w:rsid w:val="00C71CCD"/>
    <w:rsid w:val="00CC0E87"/>
    <w:rsid w:val="00D46813"/>
    <w:rsid w:val="00F96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F2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468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1</Pages>
  <Words>209</Words>
  <Characters>1197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DNY</dc:creator>
  <cp:keywords/>
  <dc:description/>
  <cp:lastModifiedBy>BİRSEN</cp:lastModifiedBy>
  <cp:revision>9</cp:revision>
  <dcterms:created xsi:type="dcterms:W3CDTF">2015-09-04T06:25:00Z</dcterms:created>
  <dcterms:modified xsi:type="dcterms:W3CDTF">2015-09-04T11:19:00Z</dcterms:modified>
</cp:coreProperties>
</file>